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071CE2" w14:textId="77777777" w:rsidR="007B7261" w:rsidRDefault="007B7261" w:rsidP="007B72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Adam DEKYN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fl.1400)</w:t>
      </w:r>
    </w:p>
    <w:p w14:paraId="20EBFC38" w14:textId="77777777" w:rsidR="007B7261" w:rsidRDefault="007B7261" w:rsidP="007B72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837BC66" w14:textId="77777777" w:rsidR="007B7261" w:rsidRDefault="007B7261" w:rsidP="007B72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43568B" w14:textId="77777777" w:rsidR="007B7261" w:rsidRDefault="007B7261" w:rsidP="007B72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Jul.1400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Trysull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Staffprdshire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14:paraId="0B5BE2E6" w14:textId="77777777" w:rsidR="007B7261" w:rsidRDefault="007B7261" w:rsidP="007B72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Sir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Shareshull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14:paraId="5F1C4135" w14:textId="77777777" w:rsidR="007B7261" w:rsidRPr="005C03FE" w:rsidRDefault="007B7261" w:rsidP="007B7261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5C03FE">
        <w:rPr>
          <w:rFonts w:ascii="Times New Roman" w:hAnsi="Times New Roman" w:cs="Times New Roman"/>
          <w:sz w:val="24"/>
          <w:szCs w:val="24"/>
          <w:u w:val="single"/>
        </w:rPr>
        <w:t>(https://inquisitionspostmortem.ac.uk/view/inquisition/18-5</w:t>
      </w:r>
      <w:r>
        <w:rPr>
          <w:rFonts w:ascii="Times New Roman" w:hAnsi="Times New Roman" w:cs="Times New Roman"/>
          <w:sz w:val="24"/>
          <w:szCs w:val="24"/>
          <w:u w:val="single"/>
        </w:rPr>
        <w:t>1</w:t>
      </w:r>
      <w:r w:rsidRPr="005C03FE">
        <w:rPr>
          <w:rFonts w:ascii="Times New Roman" w:hAnsi="Times New Roman" w:cs="Times New Roman"/>
          <w:sz w:val="24"/>
          <w:szCs w:val="24"/>
          <w:u w:val="single"/>
        </w:rPr>
        <w:t>/)</w:t>
      </w:r>
    </w:p>
    <w:p w14:paraId="59FE7C2C" w14:textId="77777777" w:rsidR="007B7261" w:rsidRDefault="007B7261" w:rsidP="007B72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2EE8FBC" w14:textId="77777777" w:rsidR="007B7261" w:rsidRDefault="007B7261" w:rsidP="007B7261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0CDA6A" w14:textId="77777777" w:rsidR="007B7261" w:rsidRPr="00456AFE" w:rsidRDefault="007B7261" w:rsidP="007B726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February 2022</w:t>
      </w:r>
    </w:p>
    <w:p w14:paraId="5DD6BD06" w14:textId="3923FA69" w:rsidR="00BA00AB" w:rsidRPr="007B7261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7B726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AB58A" w14:textId="77777777" w:rsidR="007B7261" w:rsidRDefault="007B7261" w:rsidP="009139A6">
      <w:r>
        <w:separator/>
      </w:r>
    </w:p>
  </w:endnote>
  <w:endnote w:type="continuationSeparator" w:id="0">
    <w:p w14:paraId="6CF65FE9" w14:textId="77777777" w:rsidR="007B7261" w:rsidRDefault="007B726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178F0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E9515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7D88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E6C05" w14:textId="77777777" w:rsidR="007B7261" w:rsidRDefault="007B7261" w:rsidP="009139A6">
      <w:r>
        <w:separator/>
      </w:r>
    </w:p>
  </w:footnote>
  <w:footnote w:type="continuationSeparator" w:id="0">
    <w:p w14:paraId="31F93E6D" w14:textId="77777777" w:rsidR="007B7261" w:rsidRDefault="007B726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0AD06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5CBF3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C1AF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261"/>
    <w:rsid w:val="000666E0"/>
    <w:rsid w:val="002510B7"/>
    <w:rsid w:val="005C130B"/>
    <w:rsid w:val="007B7261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B62C24"/>
  <w15:chartTrackingRefBased/>
  <w15:docId w15:val="{E621F664-787F-4830-B1EB-07FA7F484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2022-02-01T19:55:00Z</dcterms:created>
  <dcterms:modified xsi:type="dcterms:W3CDTF">2022-02-01T19:56:00Z</dcterms:modified>
</cp:coreProperties>
</file>